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B55AFC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957DC">
        <w:rPr>
          <w:rFonts w:cs="Arial"/>
          <w:b/>
          <w:caps/>
          <w:sz w:val="28"/>
          <w:szCs w:val="28"/>
        </w:rPr>
        <w:t>1</w:t>
      </w:r>
      <w:r w:rsidR="00416E9E">
        <w:rPr>
          <w:rFonts w:cs="Arial"/>
          <w:b/>
          <w:caps/>
          <w:sz w:val="28"/>
          <w:szCs w:val="28"/>
        </w:rPr>
        <w:t>3</w:t>
      </w:r>
      <w:r w:rsidR="004B558C">
        <w:rPr>
          <w:rFonts w:cs="Arial"/>
          <w:b/>
          <w:caps/>
          <w:sz w:val="28"/>
          <w:szCs w:val="28"/>
        </w:rPr>
        <w:t>37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6284F" w:rsidP="0066284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1135BD">
              <w:rPr>
                <w:rFonts w:cs="Arial"/>
                <w:sz w:val="20"/>
                <w:szCs w:val="20"/>
              </w:rPr>
              <w:t>apina</w:t>
            </w:r>
            <w:r>
              <w:rPr>
                <w:rFonts w:cs="Arial"/>
                <w:sz w:val="20"/>
                <w:szCs w:val="20"/>
              </w:rPr>
              <w:t xml:space="preserve"> em toda a extensão da Rua Sebastião Vitalino, no Jardim Califórnia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7A7A84" w:rsidRDefault="005A03FA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7A7A84" w:rsidRDefault="00A15048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  <w:b/>
        </w:rPr>
        <w:t>INDICAMOS</w:t>
      </w:r>
      <w:r w:rsidRPr="007A7A84">
        <w:rPr>
          <w:rFonts w:cs="Arial"/>
        </w:rPr>
        <w:t xml:space="preserve"> ao Excelentíssimo Senhor Prefeito Municipal de Jacareí</w:t>
      </w:r>
      <w:r w:rsidR="00D02CAD" w:rsidRPr="00D02CAD">
        <w:rPr>
          <w:rFonts w:cs="Arial"/>
        </w:rPr>
        <w:t xml:space="preserve">, no sentido de alcançar a eficiência dos serviços </w:t>
      </w:r>
      <w:r w:rsidR="00D02CAD">
        <w:rPr>
          <w:rFonts w:cs="Arial"/>
        </w:rPr>
        <w:t>m</w:t>
      </w:r>
      <w:r w:rsidR="00D02CAD" w:rsidRPr="00D02CAD">
        <w:rPr>
          <w:rFonts w:cs="Arial"/>
        </w:rPr>
        <w:t xml:space="preserve">unicipais, </w:t>
      </w:r>
      <w:r w:rsidRPr="007A7A84">
        <w:rPr>
          <w:rFonts w:cs="Arial"/>
        </w:rPr>
        <w:t xml:space="preserve">que </w:t>
      </w:r>
      <w:r w:rsidR="00281877" w:rsidRPr="007A7A84">
        <w:rPr>
          <w:rFonts w:cs="Arial"/>
        </w:rPr>
        <w:t xml:space="preserve">sejam tomadas </w:t>
      </w:r>
      <w:r w:rsidR="0025318D">
        <w:rPr>
          <w:rFonts w:cs="Arial"/>
        </w:rPr>
        <w:t xml:space="preserve">as </w:t>
      </w:r>
      <w:r w:rsidR="00205E78" w:rsidRPr="007A7A84">
        <w:rPr>
          <w:rFonts w:cs="Arial"/>
        </w:rPr>
        <w:t>providências cabíveis</w:t>
      </w:r>
      <w:r w:rsidR="0025318D">
        <w:rPr>
          <w:rFonts w:cs="Arial"/>
        </w:rPr>
        <w:t xml:space="preserve">, </w:t>
      </w:r>
      <w:r w:rsidR="0025318D" w:rsidRPr="0025318D">
        <w:rPr>
          <w:rFonts w:cs="Arial"/>
        </w:rPr>
        <w:t xml:space="preserve">junto à </w:t>
      </w:r>
      <w:r w:rsidR="009F6677">
        <w:rPr>
          <w:rFonts w:cs="Arial"/>
        </w:rPr>
        <w:t xml:space="preserve">devida </w:t>
      </w:r>
      <w:r w:rsidR="0025318D" w:rsidRPr="0025318D">
        <w:rPr>
          <w:rFonts w:cs="Arial"/>
        </w:rPr>
        <w:t>Secretaria</w:t>
      </w:r>
      <w:r w:rsidR="0025318D">
        <w:rPr>
          <w:rFonts w:cs="Arial"/>
        </w:rPr>
        <w:t>,</w:t>
      </w:r>
      <w:r w:rsidR="0025318D" w:rsidRPr="0025318D">
        <w:rPr>
          <w:rFonts w:cs="Arial"/>
        </w:rPr>
        <w:t xml:space="preserve"> para </w:t>
      </w:r>
      <w:r w:rsidR="00AD1B9D">
        <w:rPr>
          <w:rFonts w:cs="Arial"/>
        </w:rPr>
        <w:t>realização d</w:t>
      </w:r>
      <w:r w:rsidR="00D62A8F">
        <w:rPr>
          <w:rFonts w:cs="Arial"/>
        </w:rPr>
        <w:t>e</w:t>
      </w:r>
      <w:r w:rsidR="00AD1B9D">
        <w:rPr>
          <w:rFonts w:cs="Arial"/>
        </w:rPr>
        <w:t xml:space="preserve"> capina</w:t>
      </w:r>
      <w:r w:rsidR="00C22271">
        <w:rPr>
          <w:rFonts w:cs="Arial"/>
        </w:rPr>
        <w:t xml:space="preserve"> em toda a extensão da Rua Sebastião Vitalino, no Jardim Califórnia</w:t>
      </w:r>
      <w:r w:rsidR="0036203F" w:rsidRPr="007A7A84">
        <w:rPr>
          <w:rFonts w:cs="Arial"/>
        </w:rPr>
        <w:t>.</w:t>
      </w:r>
    </w:p>
    <w:p w:rsidR="005A7765" w:rsidRDefault="0085244C" w:rsidP="00DB3271">
      <w:pPr>
        <w:tabs>
          <w:tab w:val="left" w:pos="-600"/>
        </w:tabs>
        <w:spacing w:after="120" w:line="324" w:lineRule="auto"/>
        <w:ind w:firstLine="1701"/>
        <w:jc w:val="both"/>
      </w:pPr>
      <w:r>
        <w:t xml:space="preserve">A </w:t>
      </w:r>
      <w:r w:rsidR="005A7765" w:rsidRPr="005A7765">
        <w:t xml:space="preserve">solicitação </w:t>
      </w:r>
      <w:r w:rsidR="00941971">
        <w:t xml:space="preserve">se </w:t>
      </w:r>
      <w:r w:rsidR="005A7765" w:rsidRPr="005A7765">
        <w:t xml:space="preserve">faz necessária, pois o mato alto </w:t>
      </w:r>
      <w:r w:rsidR="000D32E1">
        <w:t xml:space="preserve">existente </w:t>
      </w:r>
      <w:r w:rsidR="005A7765" w:rsidRPr="005A7765">
        <w:t xml:space="preserve">no trecho </w:t>
      </w:r>
      <w:r w:rsidR="00941971">
        <w:t xml:space="preserve">indicado </w:t>
      </w:r>
      <w:r w:rsidR="005A7765" w:rsidRPr="005A7765">
        <w:t>incomoda tanto as pessoas que utilizam o caminho para sua travessia, bem como propic</w:t>
      </w:r>
      <w:r w:rsidR="00C94DE1">
        <w:t>i</w:t>
      </w:r>
      <w:r w:rsidR="005A7765" w:rsidRPr="005A7765">
        <w:t>a condições para o aparecimento</w:t>
      </w:r>
      <w:bookmarkStart w:id="0" w:name="_GoBack"/>
      <w:bookmarkEnd w:id="0"/>
      <w:r w:rsidR="005A7765" w:rsidRPr="005A7765">
        <w:t xml:space="preserve"> e a proliferação de insetos e animais peçonhentos, assim</w:t>
      </w:r>
      <w:r w:rsidR="00C94DE1">
        <w:t>,</w:t>
      </w:r>
      <w:r w:rsidR="005A7765" w:rsidRPr="005A7765">
        <w:t xml:space="preserve"> comprometendo a saúde e </w:t>
      </w:r>
      <w:r w:rsidR="00C13B2C">
        <w:t xml:space="preserve">a </w:t>
      </w:r>
      <w:r w:rsidR="005A7765" w:rsidRPr="005A7765">
        <w:t>segurança do local</w:t>
      </w:r>
      <w:r w:rsidR="005A7765">
        <w:t>.</w:t>
      </w:r>
    </w:p>
    <w:p w:rsidR="0011328D" w:rsidRPr="007A7A84" w:rsidRDefault="00975FDB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44F4">
        <w:t xml:space="preserve">Dada a importância social da presente </w:t>
      </w:r>
      <w:r w:rsidRPr="00F244F4">
        <w:rPr>
          <w:b/>
          <w:u w:val="single"/>
        </w:rPr>
        <w:t>indicação</w:t>
      </w:r>
      <w:r w:rsidRPr="00F244F4">
        <w:t>, conta o signatário com o acolhimento do Senhor Prefeito</w:t>
      </w:r>
      <w:r w:rsidR="0011328D">
        <w:rPr>
          <w:rFonts w:cs="Arial"/>
        </w:rPr>
        <w:t>.</w:t>
      </w:r>
    </w:p>
    <w:p w:rsidR="003A77BE" w:rsidRPr="007A7A84" w:rsidRDefault="002B6AE2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</w:rPr>
        <w:t>Na certeza de recebermos especial atenção ao indicado, subscrevemos agradecidos</w:t>
      </w:r>
      <w:r w:rsidR="003E188F" w:rsidRPr="007A7A84">
        <w:rPr>
          <w:rFonts w:cs="Arial"/>
        </w:rPr>
        <w:t>.</w:t>
      </w:r>
    </w:p>
    <w:p w:rsidR="00691975" w:rsidRPr="007A7A84" w:rsidRDefault="003A77BE" w:rsidP="000B66CE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7A7A84">
          <w:rPr>
            <w:rFonts w:cs="Arial"/>
          </w:rPr>
          <w:t>Sala</w:t>
        </w:r>
      </w:smartTag>
      <w:r w:rsidRPr="007A7A84">
        <w:rPr>
          <w:rFonts w:cs="Arial"/>
        </w:rPr>
        <w:t xml:space="preserve"> das </w:t>
      </w:r>
      <w:smartTag w:uri="schemas-houaiss/mini" w:element="verbetes">
        <w:r w:rsidRPr="007A7A84">
          <w:rPr>
            <w:rFonts w:cs="Arial"/>
          </w:rPr>
          <w:t>Sessões</w:t>
        </w:r>
      </w:smartTag>
      <w:r w:rsidRPr="007A7A84">
        <w:rPr>
          <w:rFonts w:cs="Arial"/>
        </w:rPr>
        <w:t xml:space="preserve">, </w:t>
      </w:r>
      <w:r w:rsidR="00975FDB">
        <w:rPr>
          <w:rFonts w:cs="Arial"/>
        </w:rPr>
        <w:t>1</w:t>
      </w:r>
      <w:r w:rsidR="005A7765">
        <w:rPr>
          <w:rFonts w:cs="Arial"/>
        </w:rPr>
        <w:t>9</w:t>
      </w:r>
      <w:r w:rsidR="008A76EB" w:rsidRPr="007A7A84">
        <w:rPr>
          <w:rFonts w:cs="Arial"/>
        </w:rPr>
        <w:t xml:space="preserve"> de </w:t>
      </w:r>
      <w:r w:rsidR="00975FDB">
        <w:rPr>
          <w:rFonts w:cs="Arial"/>
        </w:rPr>
        <w:t>maio</w:t>
      </w:r>
      <w:r w:rsidR="008A76EB" w:rsidRPr="007A7A84">
        <w:rPr>
          <w:rFonts w:cs="Arial"/>
        </w:rPr>
        <w:t xml:space="preserve"> </w:t>
      </w:r>
      <w:r w:rsidR="00584E86" w:rsidRPr="007A7A84">
        <w:rPr>
          <w:rFonts w:cs="Arial"/>
        </w:rPr>
        <w:t>de 2021.</w:t>
      </w: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0B0B" w:rsidRPr="007A7A84" w:rsidRDefault="00700B0B" w:rsidP="00700B0B">
      <w:pPr>
        <w:jc w:val="center"/>
        <w:rPr>
          <w:rFonts w:eastAsia="Calibri" w:cs="Arial"/>
          <w:b/>
          <w:lang w:eastAsia="en-US"/>
        </w:rPr>
      </w:pPr>
      <w:r w:rsidRPr="007A7A84">
        <w:rPr>
          <w:rFonts w:eastAsia="Calibri" w:cs="Arial"/>
          <w:b/>
          <w:lang w:eastAsia="en-US"/>
        </w:rPr>
        <w:t>DUDI</w:t>
      </w:r>
    </w:p>
    <w:p w:rsidR="00FC229B" w:rsidRDefault="00700B0B" w:rsidP="00975F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7A7A84">
        <w:rPr>
          <w:rFonts w:eastAsia="Calibri" w:cs="Arial"/>
          <w:lang w:eastAsia="en-US"/>
        </w:rPr>
        <w:t xml:space="preserve">Vereador </w:t>
      </w:r>
      <w:r w:rsidR="001A07B5" w:rsidRPr="007A7A84">
        <w:rPr>
          <w:rFonts w:eastAsia="Calibri" w:cs="Arial"/>
          <w:lang w:eastAsia="en-US"/>
        </w:rPr>
        <w:t>–</w:t>
      </w:r>
      <w:r w:rsidRPr="007A7A84">
        <w:rPr>
          <w:rFonts w:eastAsia="Calibri" w:cs="Arial"/>
          <w:lang w:eastAsia="en-US"/>
        </w:rPr>
        <w:t xml:space="preserve"> PL</w:t>
      </w:r>
    </w:p>
    <w:sectPr w:rsidR="00FC229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6CF" w:rsidRDefault="005456CF">
      <w:r>
        <w:separator/>
      </w:r>
    </w:p>
  </w:endnote>
  <w:endnote w:type="continuationSeparator" w:id="0">
    <w:p w:rsidR="005456CF" w:rsidRDefault="0054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6CF" w:rsidRDefault="005456CF">
      <w:r>
        <w:separator/>
      </w:r>
    </w:p>
  </w:footnote>
  <w:footnote w:type="continuationSeparator" w:id="0">
    <w:p w:rsidR="005456CF" w:rsidRDefault="00545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F3F0E">
      <w:rPr>
        <w:rFonts w:cs="Arial"/>
        <w:b/>
        <w:sz w:val="20"/>
        <w:szCs w:val="20"/>
        <w:u w:val="single"/>
      </w:rPr>
      <w:t>1054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7B5">
      <w:rPr>
        <w:rFonts w:cs="Arial"/>
        <w:b/>
        <w:sz w:val="20"/>
        <w:szCs w:val="20"/>
        <w:u w:val="single"/>
      </w:rPr>
      <w:t xml:space="preserve">Dudi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5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55AF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221"/>
    <w:rsid w:val="00004884"/>
    <w:rsid w:val="000063F6"/>
    <w:rsid w:val="00007DDC"/>
    <w:rsid w:val="00011098"/>
    <w:rsid w:val="00011AE9"/>
    <w:rsid w:val="00012789"/>
    <w:rsid w:val="0001430A"/>
    <w:rsid w:val="00017357"/>
    <w:rsid w:val="00022CD8"/>
    <w:rsid w:val="00024FD3"/>
    <w:rsid w:val="00025B1F"/>
    <w:rsid w:val="00033AE3"/>
    <w:rsid w:val="00034A23"/>
    <w:rsid w:val="00040693"/>
    <w:rsid w:val="00043B26"/>
    <w:rsid w:val="00045D0E"/>
    <w:rsid w:val="00047EFF"/>
    <w:rsid w:val="00051700"/>
    <w:rsid w:val="00055C5F"/>
    <w:rsid w:val="00056288"/>
    <w:rsid w:val="0006013B"/>
    <w:rsid w:val="0006196A"/>
    <w:rsid w:val="00063D05"/>
    <w:rsid w:val="00064157"/>
    <w:rsid w:val="00065906"/>
    <w:rsid w:val="00076C51"/>
    <w:rsid w:val="00080763"/>
    <w:rsid w:val="00082A03"/>
    <w:rsid w:val="000852B3"/>
    <w:rsid w:val="000866C7"/>
    <w:rsid w:val="00086F0A"/>
    <w:rsid w:val="000921C3"/>
    <w:rsid w:val="00094490"/>
    <w:rsid w:val="000958D5"/>
    <w:rsid w:val="00097CAE"/>
    <w:rsid w:val="000A2C07"/>
    <w:rsid w:val="000A392D"/>
    <w:rsid w:val="000B5354"/>
    <w:rsid w:val="000B5C52"/>
    <w:rsid w:val="000B66CE"/>
    <w:rsid w:val="000C3122"/>
    <w:rsid w:val="000D32E1"/>
    <w:rsid w:val="000D5A82"/>
    <w:rsid w:val="000D5B1B"/>
    <w:rsid w:val="000E2B8B"/>
    <w:rsid w:val="000E3BE0"/>
    <w:rsid w:val="000E7178"/>
    <w:rsid w:val="000F2158"/>
    <w:rsid w:val="000F6251"/>
    <w:rsid w:val="001006EF"/>
    <w:rsid w:val="00102653"/>
    <w:rsid w:val="00103135"/>
    <w:rsid w:val="0010354A"/>
    <w:rsid w:val="00106091"/>
    <w:rsid w:val="00107D4A"/>
    <w:rsid w:val="0011135B"/>
    <w:rsid w:val="00112695"/>
    <w:rsid w:val="0011324E"/>
    <w:rsid w:val="0011328D"/>
    <w:rsid w:val="001135BD"/>
    <w:rsid w:val="0011762B"/>
    <w:rsid w:val="00125EF8"/>
    <w:rsid w:val="00127905"/>
    <w:rsid w:val="00127BFD"/>
    <w:rsid w:val="00133156"/>
    <w:rsid w:val="00134CF2"/>
    <w:rsid w:val="0013678F"/>
    <w:rsid w:val="00141D90"/>
    <w:rsid w:val="00143AD7"/>
    <w:rsid w:val="001444E6"/>
    <w:rsid w:val="0014591F"/>
    <w:rsid w:val="00150EE2"/>
    <w:rsid w:val="001564C9"/>
    <w:rsid w:val="001614EC"/>
    <w:rsid w:val="001706D2"/>
    <w:rsid w:val="0017083B"/>
    <w:rsid w:val="00171226"/>
    <w:rsid w:val="00172E81"/>
    <w:rsid w:val="00174232"/>
    <w:rsid w:val="0017465C"/>
    <w:rsid w:val="00175BD1"/>
    <w:rsid w:val="001802FF"/>
    <w:rsid w:val="0018069A"/>
    <w:rsid w:val="00181CD2"/>
    <w:rsid w:val="00182164"/>
    <w:rsid w:val="001840AD"/>
    <w:rsid w:val="001911FF"/>
    <w:rsid w:val="0019232E"/>
    <w:rsid w:val="001940AA"/>
    <w:rsid w:val="001959C5"/>
    <w:rsid w:val="001A07B5"/>
    <w:rsid w:val="001A09F2"/>
    <w:rsid w:val="001A4B8B"/>
    <w:rsid w:val="001B0773"/>
    <w:rsid w:val="001B48FD"/>
    <w:rsid w:val="001B5CA7"/>
    <w:rsid w:val="001B6067"/>
    <w:rsid w:val="001B753B"/>
    <w:rsid w:val="001C001C"/>
    <w:rsid w:val="001C3E9C"/>
    <w:rsid w:val="001C4F99"/>
    <w:rsid w:val="001C55C7"/>
    <w:rsid w:val="001C5C86"/>
    <w:rsid w:val="001C7A18"/>
    <w:rsid w:val="001D05AC"/>
    <w:rsid w:val="001D5823"/>
    <w:rsid w:val="001D6732"/>
    <w:rsid w:val="001E01CA"/>
    <w:rsid w:val="001E0DF7"/>
    <w:rsid w:val="001E4ADC"/>
    <w:rsid w:val="001F13C3"/>
    <w:rsid w:val="001F33CF"/>
    <w:rsid w:val="001F54BC"/>
    <w:rsid w:val="001F58DB"/>
    <w:rsid w:val="00201C7A"/>
    <w:rsid w:val="00204A6A"/>
    <w:rsid w:val="00204ED7"/>
    <w:rsid w:val="00205E78"/>
    <w:rsid w:val="00207694"/>
    <w:rsid w:val="00212E2C"/>
    <w:rsid w:val="00214D62"/>
    <w:rsid w:val="00215695"/>
    <w:rsid w:val="00215DB2"/>
    <w:rsid w:val="0021658D"/>
    <w:rsid w:val="00225668"/>
    <w:rsid w:val="00230859"/>
    <w:rsid w:val="00231E06"/>
    <w:rsid w:val="00231EEA"/>
    <w:rsid w:val="00234AC2"/>
    <w:rsid w:val="00240DDA"/>
    <w:rsid w:val="002460CA"/>
    <w:rsid w:val="00250502"/>
    <w:rsid w:val="0025318D"/>
    <w:rsid w:val="00253C82"/>
    <w:rsid w:val="00260851"/>
    <w:rsid w:val="00260E73"/>
    <w:rsid w:val="002639D4"/>
    <w:rsid w:val="00266B01"/>
    <w:rsid w:val="00266DC4"/>
    <w:rsid w:val="00270AC7"/>
    <w:rsid w:val="00270DD5"/>
    <w:rsid w:val="002724F9"/>
    <w:rsid w:val="00281877"/>
    <w:rsid w:val="002856D8"/>
    <w:rsid w:val="002913E2"/>
    <w:rsid w:val="0029179A"/>
    <w:rsid w:val="002957DC"/>
    <w:rsid w:val="002A0655"/>
    <w:rsid w:val="002A3BAA"/>
    <w:rsid w:val="002A42EC"/>
    <w:rsid w:val="002A63FE"/>
    <w:rsid w:val="002A7434"/>
    <w:rsid w:val="002B0715"/>
    <w:rsid w:val="002B363B"/>
    <w:rsid w:val="002B3998"/>
    <w:rsid w:val="002B40CA"/>
    <w:rsid w:val="002B5F97"/>
    <w:rsid w:val="002B6AE2"/>
    <w:rsid w:val="002C4B2B"/>
    <w:rsid w:val="002C5C70"/>
    <w:rsid w:val="002C68C2"/>
    <w:rsid w:val="002C6F34"/>
    <w:rsid w:val="002D24ED"/>
    <w:rsid w:val="002D2F15"/>
    <w:rsid w:val="002D3D9E"/>
    <w:rsid w:val="002D4B6B"/>
    <w:rsid w:val="002E11FC"/>
    <w:rsid w:val="002E12C0"/>
    <w:rsid w:val="002E6F86"/>
    <w:rsid w:val="002F02DB"/>
    <w:rsid w:val="0030168E"/>
    <w:rsid w:val="003039D8"/>
    <w:rsid w:val="00305A2E"/>
    <w:rsid w:val="003060CD"/>
    <w:rsid w:val="00307832"/>
    <w:rsid w:val="00310FF0"/>
    <w:rsid w:val="00317C1A"/>
    <w:rsid w:val="003205B5"/>
    <w:rsid w:val="00323F0F"/>
    <w:rsid w:val="00324650"/>
    <w:rsid w:val="003272A9"/>
    <w:rsid w:val="00343DCC"/>
    <w:rsid w:val="00346727"/>
    <w:rsid w:val="00346E9F"/>
    <w:rsid w:val="00347D5E"/>
    <w:rsid w:val="00352128"/>
    <w:rsid w:val="00353E22"/>
    <w:rsid w:val="003579FB"/>
    <w:rsid w:val="0036203F"/>
    <w:rsid w:val="00362F8B"/>
    <w:rsid w:val="003638CC"/>
    <w:rsid w:val="003656FF"/>
    <w:rsid w:val="00367DC3"/>
    <w:rsid w:val="00370493"/>
    <w:rsid w:val="003705DA"/>
    <w:rsid w:val="00372AC5"/>
    <w:rsid w:val="00376CD3"/>
    <w:rsid w:val="003770FF"/>
    <w:rsid w:val="00381797"/>
    <w:rsid w:val="003848C4"/>
    <w:rsid w:val="00385370"/>
    <w:rsid w:val="0039261E"/>
    <w:rsid w:val="003948F2"/>
    <w:rsid w:val="00395C87"/>
    <w:rsid w:val="00397FF3"/>
    <w:rsid w:val="003A1AD8"/>
    <w:rsid w:val="003A2AE5"/>
    <w:rsid w:val="003A77BE"/>
    <w:rsid w:val="003B0528"/>
    <w:rsid w:val="003B372E"/>
    <w:rsid w:val="003B5310"/>
    <w:rsid w:val="003C3221"/>
    <w:rsid w:val="003C481E"/>
    <w:rsid w:val="003D66CC"/>
    <w:rsid w:val="003E188F"/>
    <w:rsid w:val="003E2535"/>
    <w:rsid w:val="003E3030"/>
    <w:rsid w:val="003E756A"/>
    <w:rsid w:val="003F0515"/>
    <w:rsid w:val="003F2302"/>
    <w:rsid w:val="0041085D"/>
    <w:rsid w:val="00412795"/>
    <w:rsid w:val="00416E9E"/>
    <w:rsid w:val="00417926"/>
    <w:rsid w:val="004241A4"/>
    <w:rsid w:val="0043369C"/>
    <w:rsid w:val="00435B72"/>
    <w:rsid w:val="0043610D"/>
    <w:rsid w:val="004363DF"/>
    <w:rsid w:val="00437C06"/>
    <w:rsid w:val="004468D2"/>
    <w:rsid w:val="00451BDA"/>
    <w:rsid w:val="00452673"/>
    <w:rsid w:val="0046044A"/>
    <w:rsid w:val="00471AAE"/>
    <w:rsid w:val="004804F8"/>
    <w:rsid w:val="00483CDA"/>
    <w:rsid w:val="00484A85"/>
    <w:rsid w:val="0048734D"/>
    <w:rsid w:val="00487D64"/>
    <w:rsid w:val="004908F9"/>
    <w:rsid w:val="00493115"/>
    <w:rsid w:val="0049423C"/>
    <w:rsid w:val="004A37E6"/>
    <w:rsid w:val="004A4BA7"/>
    <w:rsid w:val="004A4DE1"/>
    <w:rsid w:val="004B0DD4"/>
    <w:rsid w:val="004B558C"/>
    <w:rsid w:val="004B69C5"/>
    <w:rsid w:val="004C005A"/>
    <w:rsid w:val="004C0E4F"/>
    <w:rsid w:val="004C0F6B"/>
    <w:rsid w:val="004C104F"/>
    <w:rsid w:val="004C2C30"/>
    <w:rsid w:val="004C4543"/>
    <w:rsid w:val="004C4A65"/>
    <w:rsid w:val="004C6832"/>
    <w:rsid w:val="004C6C78"/>
    <w:rsid w:val="004D081B"/>
    <w:rsid w:val="004D32C5"/>
    <w:rsid w:val="004D3A9D"/>
    <w:rsid w:val="004D3C5E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4997"/>
    <w:rsid w:val="005456CF"/>
    <w:rsid w:val="00546D16"/>
    <w:rsid w:val="00547485"/>
    <w:rsid w:val="00554FC4"/>
    <w:rsid w:val="00557EF4"/>
    <w:rsid w:val="00564368"/>
    <w:rsid w:val="005646C9"/>
    <w:rsid w:val="00564775"/>
    <w:rsid w:val="0056735A"/>
    <w:rsid w:val="00570D8A"/>
    <w:rsid w:val="005736A2"/>
    <w:rsid w:val="0058109A"/>
    <w:rsid w:val="005846A3"/>
    <w:rsid w:val="00584E86"/>
    <w:rsid w:val="005868AE"/>
    <w:rsid w:val="00590750"/>
    <w:rsid w:val="005910CB"/>
    <w:rsid w:val="0059363C"/>
    <w:rsid w:val="005937EC"/>
    <w:rsid w:val="005965BD"/>
    <w:rsid w:val="005A01D0"/>
    <w:rsid w:val="005A03FA"/>
    <w:rsid w:val="005A0DAE"/>
    <w:rsid w:val="005A2B48"/>
    <w:rsid w:val="005A2D4F"/>
    <w:rsid w:val="005A7765"/>
    <w:rsid w:val="005B3D21"/>
    <w:rsid w:val="005B4337"/>
    <w:rsid w:val="005C3938"/>
    <w:rsid w:val="005D093A"/>
    <w:rsid w:val="005D2CB3"/>
    <w:rsid w:val="005D3302"/>
    <w:rsid w:val="005D5519"/>
    <w:rsid w:val="005D58C4"/>
    <w:rsid w:val="005D702D"/>
    <w:rsid w:val="005E138D"/>
    <w:rsid w:val="005E1DB2"/>
    <w:rsid w:val="005F52BC"/>
    <w:rsid w:val="005F5A5E"/>
    <w:rsid w:val="006039A7"/>
    <w:rsid w:val="006041AC"/>
    <w:rsid w:val="006144F0"/>
    <w:rsid w:val="00621759"/>
    <w:rsid w:val="00623E74"/>
    <w:rsid w:val="00624472"/>
    <w:rsid w:val="0062576D"/>
    <w:rsid w:val="00625AF5"/>
    <w:rsid w:val="00630874"/>
    <w:rsid w:val="00631947"/>
    <w:rsid w:val="006342A9"/>
    <w:rsid w:val="00634B4C"/>
    <w:rsid w:val="006426AE"/>
    <w:rsid w:val="00646550"/>
    <w:rsid w:val="006468E0"/>
    <w:rsid w:val="00651B00"/>
    <w:rsid w:val="00651D9D"/>
    <w:rsid w:val="00654B6F"/>
    <w:rsid w:val="00656B85"/>
    <w:rsid w:val="0066284F"/>
    <w:rsid w:val="006664AA"/>
    <w:rsid w:val="0066682B"/>
    <w:rsid w:val="00671277"/>
    <w:rsid w:val="006716CD"/>
    <w:rsid w:val="0067184A"/>
    <w:rsid w:val="00674860"/>
    <w:rsid w:val="00674F7D"/>
    <w:rsid w:val="006801B8"/>
    <w:rsid w:val="00681021"/>
    <w:rsid w:val="0068257F"/>
    <w:rsid w:val="00682E6E"/>
    <w:rsid w:val="00683CB8"/>
    <w:rsid w:val="00683D90"/>
    <w:rsid w:val="00683F78"/>
    <w:rsid w:val="006852F2"/>
    <w:rsid w:val="00690598"/>
    <w:rsid w:val="00690D1E"/>
    <w:rsid w:val="00691975"/>
    <w:rsid w:val="00691CF5"/>
    <w:rsid w:val="00692C37"/>
    <w:rsid w:val="0069312F"/>
    <w:rsid w:val="00693914"/>
    <w:rsid w:val="00693CE1"/>
    <w:rsid w:val="0069741A"/>
    <w:rsid w:val="006A370D"/>
    <w:rsid w:val="006A3752"/>
    <w:rsid w:val="006A536E"/>
    <w:rsid w:val="006A7F1B"/>
    <w:rsid w:val="006B0B8E"/>
    <w:rsid w:val="006B0DB0"/>
    <w:rsid w:val="006B15A9"/>
    <w:rsid w:val="006B23F3"/>
    <w:rsid w:val="006B7779"/>
    <w:rsid w:val="006C18A7"/>
    <w:rsid w:val="006C4521"/>
    <w:rsid w:val="006C59BC"/>
    <w:rsid w:val="006C5E1D"/>
    <w:rsid w:val="006D257F"/>
    <w:rsid w:val="006D6F7D"/>
    <w:rsid w:val="006E6581"/>
    <w:rsid w:val="006E7E66"/>
    <w:rsid w:val="006E7F51"/>
    <w:rsid w:val="006F21EE"/>
    <w:rsid w:val="006F4E64"/>
    <w:rsid w:val="006F5435"/>
    <w:rsid w:val="006F7B0A"/>
    <w:rsid w:val="00700B0B"/>
    <w:rsid w:val="00701AB4"/>
    <w:rsid w:val="00713B83"/>
    <w:rsid w:val="00715F74"/>
    <w:rsid w:val="0072141E"/>
    <w:rsid w:val="00725205"/>
    <w:rsid w:val="00725E66"/>
    <w:rsid w:val="00727239"/>
    <w:rsid w:val="007274B8"/>
    <w:rsid w:val="00727CDB"/>
    <w:rsid w:val="00727DF2"/>
    <w:rsid w:val="0073062F"/>
    <w:rsid w:val="00730BE1"/>
    <w:rsid w:val="007319BC"/>
    <w:rsid w:val="0073407F"/>
    <w:rsid w:val="00736EEB"/>
    <w:rsid w:val="007376BC"/>
    <w:rsid w:val="00741B15"/>
    <w:rsid w:val="007439D6"/>
    <w:rsid w:val="00746763"/>
    <w:rsid w:val="00746D47"/>
    <w:rsid w:val="0074779B"/>
    <w:rsid w:val="007536C3"/>
    <w:rsid w:val="00757435"/>
    <w:rsid w:val="00760B49"/>
    <w:rsid w:val="00765ECD"/>
    <w:rsid w:val="00766D68"/>
    <w:rsid w:val="00770D1F"/>
    <w:rsid w:val="00770F33"/>
    <w:rsid w:val="0077341D"/>
    <w:rsid w:val="00775A1B"/>
    <w:rsid w:val="00775C0C"/>
    <w:rsid w:val="00777598"/>
    <w:rsid w:val="0078147C"/>
    <w:rsid w:val="00781D3C"/>
    <w:rsid w:val="00782FB7"/>
    <w:rsid w:val="007838DC"/>
    <w:rsid w:val="00787350"/>
    <w:rsid w:val="007902E6"/>
    <w:rsid w:val="00790509"/>
    <w:rsid w:val="00790911"/>
    <w:rsid w:val="0079610E"/>
    <w:rsid w:val="00796991"/>
    <w:rsid w:val="0079772C"/>
    <w:rsid w:val="007A4070"/>
    <w:rsid w:val="007A7A84"/>
    <w:rsid w:val="007B186C"/>
    <w:rsid w:val="007B5515"/>
    <w:rsid w:val="007C22B7"/>
    <w:rsid w:val="007C3AF3"/>
    <w:rsid w:val="007C4C54"/>
    <w:rsid w:val="007D39FD"/>
    <w:rsid w:val="007E02AD"/>
    <w:rsid w:val="007E0F3A"/>
    <w:rsid w:val="007E2E1E"/>
    <w:rsid w:val="007E3F69"/>
    <w:rsid w:val="007E6738"/>
    <w:rsid w:val="007F75CA"/>
    <w:rsid w:val="00801632"/>
    <w:rsid w:val="0080197E"/>
    <w:rsid w:val="0080201E"/>
    <w:rsid w:val="008039EE"/>
    <w:rsid w:val="00804F23"/>
    <w:rsid w:val="008050EC"/>
    <w:rsid w:val="0080555F"/>
    <w:rsid w:val="00805B42"/>
    <w:rsid w:val="00806D46"/>
    <w:rsid w:val="00810024"/>
    <w:rsid w:val="008103D1"/>
    <w:rsid w:val="0081105D"/>
    <w:rsid w:val="00813C8E"/>
    <w:rsid w:val="008160DD"/>
    <w:rsid w:val="00820C13"/>
    <w:rsid w:val="0082121E"/>
    <w:rsid w:val="008215CC"/>
    <w:rsid w:val="00833924"/>
    <w:rsid w:val="00833E58"/>
    <w:rsid w:val="00833E7C"/>
    <w:rsid w:val="00833F85"/>
    <w:rsid w:val="00840A48"/>
    <w:rsid w:val="0084243C"/>
    <w:rsid w:val="00846652"/>
    <w:rsid w:val="008466EE"/>
    <w:rsid w:val="008474F2"/>
    <w:rsid w:val="0085244C"/>
    <w:rsid w:val="00853238"/>
    <w:rsid w:val="00861032"/>
    <w:rsid w:val="00863A26"/>
    <w:rsid w:val="00870972"/>
    <w:rsid w:val="00870F59"/>
    <w:rsid w:val="008718DE"/>
    <w:rsid w:val="00876EFD"/>
    <w:rsid w:val="00877893"/>
    <w:rsid w:val="00877B35"/>
    <w:rsid w:val="00877E50"/>
    <w:rsid w:val="00881A74"/>
    <w:rsid w:val="00887317"/>
    <w:rsid w:val="008909A4"/>
    <w:rsid w:val="00890D37"/>
    <w:rsid w:val="00890F38"/>
    <w:rsid w:val="008A0BA0"/>
    <w:rsid w:val="008A0EB2"/>
    <w:rsid w:val="008A2733"/>
    <w:rsid w:val="008A6E16"/>
    <w:rsid w:val="008A76EB"/>
    <w:rsid w:val="008B1F96"/>
    <w:rsid w:val="008B4774"/>
    <w:rsid w:val="008C33AB"/>
    <w:rsid w:val="008C68E6"/>
    <w:rsid w:val="008C72B7"/>
    <w:rsid w:val="008E2084"/>
    <w:rsid w:val="008E4898"/>
    <w:rsid w:val="008E731C"/>
    <w:rsid w:val="008F1E6B"/>
    <w:rsid w:val="008F32B5"/>
    <w:rsid w:val="008F51AC"/>
    <w:rsid w:val="008F712E"/>
    <w:rsid w:val="008F7625"/>
    <w:rsid w:val="00902587"/>
    <w:rsid w:val="00902ECD"/>
    <w:rsid w:val="009137A9"/>
    <w:rsid w:val="00915320"/>
    <w:rsid w:val="00917274"/>
    <w:rsid w:val="00922964"/>
    <w:rsid w:val="0092548F"/>
    <w:rsid w:val="009321EF"/>
    <w:rsid w:val="009329F7"/>
    <w:rsid w:val="009362A2"/>
    <w:rsid w:val="00941971"/>
    <w:rsid w:val="00942CEB"/>
    <w:rsid w:val="00944E45"/>
    <w:rsid w:val="0095241F"/>
    <w:rsid w:val="0095731D"/>
    <w:rsid w:val="009579A2"/>
    <w:rsid w:val="0096191B"/>
    <w:rsid w:val="0096194D"/>
    <w:rsid w:val="009737CB"/>
    <w:rsid w:val="00973BE4"/>
    <w:rsid w:val="00973BF0"/>
    <w:rsid w:val="009747F8"/>
    <w:rsid w:val="00975FDB"/>
    <w:rsid w:val="009768E6"/>
    <w:rsid w:val="00982637"/>
    <w:rsid w:val="0098285B"/>
    <w:rsid w:val="00992502"/>
    <w:rsid w:val="009958CE"/>
    <w:rsid w:val="00997A28"/>
    <w:rsid w:val="009A2ABD"/>
    <w:rsid w:val="009A427F"/>
    <w:rsid w:val="009A6FC5"/>
    <w:rsid w:val="009B1591"/>
    <w:rsid w:val="009B207E"/>
    <w:rsid w:val="009B32F8"/>
    <w:rsid w:val="009B5653"/>
    <w:rsid w:val="009C0A2D"/>
    <w:rsid w:val="009C6F58"/>
    <w:rsid w:val="009D0F6E"/>
    <w:rsid w:val="009D16FE"/>
    <w:rsid w:val="009D4534"/>
    <w:rsid w:val="009D50D4"/>
    <w:rsid w:val="009D512F"/>
    <w:rsid w:val="009D5CB2"/>
    <w:rsid w:val="009D7925"/>
    <w:rsid w:val="009D7D92"/>
    <w:rsid w:val="009E033E"/>
    <w:rsid w:val="009E1F05"/>
    <w:rsid w:val="009E2101"/>
    <w:rsid w:val="009E5410"/>
    <w:rsid w:val="009E6B3F"/>
    <w:rsid w:val="009F1FCD"/>
    <w:rsid w:val="009F32BD"/>
    <w:rsid w:val="009F6677"/>
    <w:rsid w:val="009F6938"/>
    <w:rsid w:val="009F6AF2"/>
    <w:rsid w:val="00A0463C"/>
    <w:rsid w:val="00A0655B"/>
    <w:rsid w:val="00A11AF0"/>
    <w:rsid w:val="00A11F34"/>
    <w:rsid w:val="00A15048"/>
    <w:rsid w:val="00A153EA"/>
    <w:rsid w:val="00A15F3D"/>
    <w:rsid w:val="00A21A8C"/>
    <w:rsid w:val="00A23A1F"/>
    <w:rsid w:val="00A27BBB"/>
    <w:rsid w:val="00A337F1"/>
    <w:rsid w:val="00A349F1"/>
    <w:rsid w:val="00A425CF"/>
    <w:rsid w:val="00A46B01"/>
    <w:rsid w:val="00A71D28"/>
    <w:rsid w:val="00A741E7"/>
    <w:rsid w:val="00A753E8"/>
    <w:rsid w:val="00A844CE"/>
    <w:rsid w:val="00A92CB9"/>
    <w:rsid w:val="00A9432C"/>
    <w:rsid w:val="00A97741"/>
    <w:rsid w:val="00AA2711"/>
    <w:rsid w:val="00AA5316"/>
    <w:rsid w:val="00AA6FC7"/>
    <w:rsid w:val="00AB057E"/>
    <w:rsid w:val="00AB0E31"/>
    <w:rsid w:val="00AB1B63"/>
    <w:rsid w:val="00AB4F89"/>
    <w:rsid w:val="00AC24F9"/>
    <w:rsid w:val="00AC427C"/>
    <w:rsid w:val="00AC6256"/>
    <w:rsid w:val="00AC712C"/>
    <w:rsid w:val="00AD133E"/>
    <w:rsid w:val="00AD1B9D"/>
    <w:rsid w:val="00AD1EF4"/>
    <w:rsid w:val="00AD3733"/>
    <w:rsid w:val="00AD6B47"/>
    <w:rsid w:val="00AE034E"/>
    <w:rsid w:val="00AE447C"/>
    <w:rsid w:val="00AF3F0E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3EB4"/>
    <w:rsid w:val="00B27585"/>
    <w:rsid w:val="00B30EF9"/>
    <w:rsid w:val="00B34959"/>
    <w:rsid w:val="00B36C0E"/>
    <w:rsid w:val="00B36FD3"/>
    <w:rsid w:val="00B37A09"/>
    <w:rsid w:val="00B37DAF"/>
    <w:rsid w:val="00B424DC"/>
    <w:rsid w:val="00B42A58"/>
    <w:rsid w:val="00B51006"/>
    <w:rsid w:val="00B5265F"/>
    <w:rsid w:val="00B55AFC"/>
    <w:rsid w:val="00B57A3F"/>
    <w:rsid w:val="00B57AEB"/>
    <w:rsid w:val="00B57E0F"/>
    <w:rsid w:val="00B6008A"/>
    <w:rsid w:val="00B6557F"/>
    <w:rsid w:val="00B67462"/>
    <w:rsid w:val="00B67860"/>
    <w:rsid w:val="00B67EB4"/>
    <w:rsid w:val="00B71CFA"/>
    <w:rsid w:val="00B72EEE"/>
    <w:rsid w:val="00B75CEF"/>
    <w:rsid w:val="00B77532"/>
    <w:rsid w:val="00B808DB"/>
    <w:rsid w:val="00B8293E"/>
    <w:rsid w:val="00B86525"/>
    <w:rsid w:val="00B87CAA"/>
    <w:rsid w:val="00B93972"/>
    <w:rsid w:val="00BA1565"/>
    <w:rsid w:val="00BA6D16"/>
    <w:rsid w:val="00BB1A6F"/>
    <w:rsid w:val="00BB3F3E"/>
    <w:rsid w:val="00BC123C"/>
    <w:rsid w:val="00BC44DF"/>
    <w:rsid w:val="00BC58F1"/>
    <w:rsid w:val="00BC5EEE"/>
    <w:rsid w:val="00BC64E4"/>
    <w:rsid w:val="00BC685F"/>
    <w:rsid w:val="00BC7608"/>
    <w:rsid w:val="00BD1F36"/>
    <w:rsid w:val="00BD34B9"/>
    <w:rsid w:val="00BD3C47"/>
    <w:rsid w:val="00BD6A4C"/>
    <w:rsid w:val="00BD6F85"/>
    <w:rsid w:val="00BE1B39"/>
    <w:rsid w:val="00BE1B98"/>
    <w:rsid w:val="00BF0471"/>
    <w:rsid w:val="00BF1A51"/>
    <w:rsid w:val="00BF76F2"/>
    <w:rsid w:val="00BF791A"/>
    <w:rsid w:val="00C02F15"/>
    <w:rsid w:val="00C040CD"/>
    <w:rsid w:val="00C06926"/>
    <w:rsid w:val="00C06BEA"/>
    <w:rsid w:val="00C076A8"/>
    <w:rsid w:val="00C10DC3"/>
    <w:rsid w:val="00C13B2C"/>
    <w:rsid w:val="00C15545"/>
    <w:rsid w:val="00C17FEB"/>
    <w:rsid w:val="00C2027B"/>
    <w:rsid w:val="00C22271"/>
    <w:rsid w:val="00C27C0F"/>
    <w:rsid w:val="00C3506A"/>
    <w:rsid w:val="00C36E68"/>
    <w:rsid w:val="00C379C9"/>
    <w:rsid w:val="00C37B9D"/>
    <w:rsid w:val="00C42806"/>
    <w:rsid w:val="00C43CEF"/>
    <w:rsid w:val="00C44D39"/>
    <w:rsid w:val="00C45509"/>
    <w:rsid w:val="00C46328"/>
    <w:rsid w:val="00C50E49"/>
    <w:rsid w:val="00C56591"/>
    <w:rsid w:val="00C618F0"/>
    <w:rsid w:val="00C6218A"/>
    <w:rsid w:val="00C7080A"/>
    <w:rsid w:val="00C7096C"/>
    <w:rsid w:val="00C73A1C"/>
    <w:rsid w:val="00C76263"/>
    <w:rsid w:val="00C81A87"/>
    <w:rsid w:val="00C81F67"/>
    <w:rsid w:val="00C87311"/>
    <w:rsid w:val="00C919B6"/>
    <w:rsid w:val="00C94949"/>
    <w:rsid w:val="00C94DE1"/>
    <w:rsid w:val="00CA30AD"/>
    <w:rsid w:val="00CA759E"/>
    <w:rsid w:val="00CA7AD2"/>
    <w:rsid w:val="00CB2BAB"/>
    <w:rsid w:val="00CB45A8"/>
    <w:rsid w:val="00CC57DB"/>
    <w:rsid w:val="00CD06BD"/>
    <w:rsid w:val="00CD3876"/>
    <w:rsid w:val="00CD447B"/>
    <w:rsid w:val="00CE3BB1"/>
    <w:rsid w:val="00CE6EE4"/>
    <w:rsid w:val="00CE750E"/>
    <w:rsid w:val="00CF31DE"/>
    <w:rsid w:val="00CF7AF7"/>
    <w:rsid w:val="00D02CAD"/>
    <w:rsid w:val="00D02CDE"/>
    <w:rsid w:val="00D034D8"/>
    <w:rsid w:val="00D14EB1"/>
    <w:rsid w:val="00D16CA1"/>
    <w:rsid w:val="00D2072E"/>
    <w:rsid w:val="00D23014"/>
    <w:rsid w:val="00D233C7"/>
    <w:rsid w:val="00D25051"/>
    <w:rsid w:val="00D2763E"/>
    <w:rsid w:val="00D35697"/>
    <w:rsid w:val="00D44FA1"/>
    <w:rsid w:val="00D4538D"/>
    <w:rsid w:val="00D4614C"/>
    <w:rsid w:val="00D507D5"/>
    <w:rsid w:val="00D5430F"/>
    <w:rsid w:val="00D55F87"/>
    <w:rsid w:val="00D564F1"/>
    <w:rsid w:val="00D627F3"/>
    <w:rsid w:val="00D62A8F"/>
    <w:rsid w:val="00D64A2A"/>
    <w:rsid w:val="00D704F0"/>
    <w:rsid w:val="00D74673"/>
    <w:rsid w:val="00D81389"/>
    <w:rsid w:val="00D829EF"/>
    <w:rsid w:val="00D829FF"/>
    <w:rsid w:val="00D8365B"/>
    <w:rsid w:val="00D83F52"/>
    <w:rsid w:val="00D90CF2"/>
    <w:rsid w:val="00D9348D"/>
    <w:rsid w:val="00D97B6A"/>
    <w:rsid w:val="00DA1ADA"/>
    <w:rsid w:val="00DA39F9"/>
    <w:rsid w:val="00DA61CE"/>
    <w:rsid w:val="00DA78DE"/>
    <w:rsid w:val="00DB23E5"/>
    <w:rsid w:val="00DB3271"/>
    <w:rsid w:val="00DB48F6"/>
    <w:rsid w:val="00DB5FA0"/>
    <w:rsid w:val="00DB7F8F"/>
    <w:rsid w:val="00DC00E9"/>
    <w:rsid w:val="00DC12E3"/>
    <w:rsid w:val="00DC4F0F"/>
    <w:rsid w:val="00DD024E"/>
    <w:rsid w:val="00DD5793"/>
    <w:rsid w:val="00DD5C1F"/>
    <w:rsid w:val="00DD7D6D"/>
    <w:rsid w:val="00DE1CC6"/>
    <w:rsid w:val="00DE50DD"/>
    <w:rsid w:val="00DF41C8"/>
    <w:rsid w:val="00E0249F"/>
    <w:rsid w:val="00E061C6"/>
    <w:rsid w:val="00E065B3"/>
    <w:rsid w:val="00E06755"/>
    <w:rsid w:val="00E07978"/>
    <w:rsid w:val="00E11E71"/>
    <w:rsid w:val="00E11EB2"/>
    <w:rsid w:val="00E11F92"/>
    <w:rsid w:val="00E14CA4"/>
    <w:rsid w:val="00E14F37"/>
    <w:rsid w:val="00E170E8"/>
    <w:rsid w:val="00E21B52"/>
    <w:rsid w:val="00E231D8"/>
    <w:rsid w:val="00E25659"/>
    <w:rsid w:val="00E2614C"/>
    <w:rsid w:val="00E271E1"/>
    <w:rsid w:val="00E3022D"/>
    <w:rsid w:val="00E35759"/>
    <w:rsid w:val="00E36331"/>
    <w:rsid w:val="00E43967"/>
    <w:rsid w:val="00E50FAA"/>
    <w:rsid w:val="00E51448"/>
    <w:rsid w:val="00E578AB"/>
    <w:rsid w:val="00E62D36"/>
    <w:rsid w:val="00E65F17"/>
    <w:rsid w:val="00E66CFD"/>
    <w:rsid w:val="00E670AB"/>
    <w:rsid w:val="00E721EC"/>
    <w:rsid w:val="00E7311B"/>
    <w:rsid w:val="00E7547E"/>
    <w:rsid w:val="00E75633"/>
    <w:rsid w:val="00E8044D"/>
    <w:rsid w:val="00E83E54"/>
    <w:rsid w:val="00E83EE3"/>
    <w:rsid w:val="00E86C30"/>
    <w:rsid w:val="00E90791"/>
    <w:rsid w:val="00E90C30"/>
    <w:rsid w:val="00E90F8D"/>
    <w:rsid w:val="00E920F5"/>
    <w:rsid w:val="00E92D48"/>
    <w:rsid w:val="00E95AD8"/>
    <w:rsid w:val="00EA5BBF"/>
    <w:rsid w:val="00EA6AD9"/>
    <w:rsid w:val="00EB04D6"/>
    <w:rsid w:val="00EB0A0C"/>
    <w:rsid w:val="00EB3CC5"/>
    <w:rsid w:val="00EB7CE6"/>
    <w:rsid w:val="00ED0429"/>
    <w:rsid w:val="00ED2065"/>
    <w:rsid w:val="00ED213F"/>
    <w:rsid w:val="00ED4D34"/>
    <w:rsid w:val="00ED5548"/>
    <w:rsid w:val="00EE3D6F"/>
    <w:rsid w:val="00EE418E"/>
    <w:rsid w:val="00F039CD"/>
    <w:rsid w:val="00F055F1"/>
    <w:rsid w:val="00F12991"/>
    <w:rsid w:val="00F16F74"/>
    <w:rsid w:val="00F21113"/>
    <w:rsid w:val="00F22391"/>
    <w:rsid w:val="00F22FC9"/>
    <w:rsid w:val="00F245BA"/>
    <w:rsid w:val="00F25096"/>
    <w:rsid w:val="00F27895"/>
    <w:rsid w:val="00F30C24"/>
    <w:rsid w:val="00F33B3D"/>
    <w:rsid w:val="00F374FC"/>
    <w:rsid w:val="00F4079D"/>
    <w:rsid w:val="00F40ED9"/>
    <w:rsid w:val="00F420E5"/>
    <w:rsid w:val="00F42C63"/>
    <w:rsid w:val="00F46B12"/>
    <w:rsid w:val="00F5150F"/>
    <w:rsid w:val="00F554B4"/>
    <w:rsid w:val="00F61BB2"/>
    <w:rsid w:val="00F65C85"/>
    <w:rsid w:val="00F67581"/>
    <w:rsid w:val="00F73DA3"/>
    <w:rsid w:val="00F75716"/>
    <w:rsid w:val="00F80C34"/>
    <w:rsid w:val="00F84EC1"/>
    <w:rsid w:val="00F85F59"/>
    <w:rsid w:val="00F87F2E"/>
    <w:rsid w:val="00F97CB4"/>
    <w:rsid w:val="00FA16B7"/>
    <w:rsid w:val="00FA282F"/>
    <w:rsid w:val="00FA3CFC"/>
    <w:rsid w:val="00FB00FA"/>
    <w:rsid w:val="00FB7F85"/>
    <w:rsid w:val="00FC1C13"/>
    <w:rsid w:val="00FC229B"/>
    <w:rsid w:val="00FC64BC"/>
    <w:rsid w:val="00FD0AD6"/>
    <w:rsid w:val="00FE1DAA"/>
    <w:rsid w:val="00FE28F8"/>
    <w:rsid w:val="00FE2964"/>
    <w:rsid w:val="00FE3B6B"/>
    <w:rsid w:val="00FE6BA1"/>
    <w:rsid w:val="00FF145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25640-D175-4626-8818-9F793C21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2021-05-17T19:33:00Z</cp:lastPrinted>
  <dcterms:created xsi:type="dcterms:W3CDTF">2021-05-17T17:57:00Z</dcterms:created>
  <dcterms:modified xsi:type="dcterms:W3CDTF">2021-05-17T19:33:00Z</dcterms:modified>
</cp:coreProperties>
</file>